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5F246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u w:val="none"/>
          <w:lang w:eastAsia="zh-CN"/>
        </w:rPr>
        <w:t>三鑫电气有限公司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333285F7">
      <w:pPr>
        <w:spacing w:line="600" w:lineRule="exact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三鑫电气有限公司</w:t>
      </w:r>
      <w:r>
        <w:rPr>
          <w:rFonts w:hint="eastAsia" w:ascii="华文中宋" w:hAnsi="华文中宋" w:eastAsia="华文中宋"/>
          <w:b/>
          <w:bCs w:val="0"/>
          <w:sz w:val="28"/>
          <w:szCs w:val="28"/>
          <w:u w:val="none"/>
        </w:rPr>
        <w:t xml:space="preserve"> </w:t>
      </w:r>
    </w:p>
    <w:p w14:paraId="16EE4B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eastAsia="zh-CN"/>
        </w:rPr>
        <w:t>三鑫电气是于制造销售高压电气，绝缘配件的服务单位，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41922F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规模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20-50人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</w:p>
    <w:p w14:paraId="6AE4DE2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有限公司自然人投资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3335D74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制造业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 </w:t>
      </w:r>
    </w:p>
    <w:p w14:paraId="7E27A2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联系人：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滕峰磊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   </w:t>
      </w:r>
    </w:p>
    <w:p w14:paraId="75397FC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15537548833</w:t>
      </w:r>
      <w:bookmarkStart w:id="0" w:name="_GoBack"/>
      <w:bookmarkEnd w:id="0"/>
    </w:p>
    <w:p w14:paraId="63C87CA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</w:t>
      </w:r>
    </w:p>
    <w:p w14:paraId="5F28D33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人数</w:t>
      </w:r>
      <w:r>
        <w:rPr>
          <w:rFonts w:ascii="华文中宋" w:hAnsi="华文中宋" w:eastAsia="华文中宋"/>
          <w:b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岗位条件：</w:t>
      </w:r>
    </w:p>
    <w:p w14:paraId="285A0CE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生产工人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人、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岗位要求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条件：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适应倒班制度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吃苦耐劳。</w:t>
      </w:r>
    </w:p>
    <w:p w14:paraId="1BB2F10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3000-5000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元</w:t>
      </w:r>
      <w:r>
        <w:rPr>
          <w:rFonts w:ascii="华文中宋" w:hAnsi="华文中宋" w:eastAsia="华文中宋"/>
          <w:sz w:val="28"/>
          <w:szCs w:val="28"/>
          <w:u w:val="none"/>
        </w:rPr>
        <w:t>/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月</w:t>
      </w:r>
    </w:p>
    <w:p w14:paraId="22D15F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>相关福利：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公司缴纳五险一金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                       </w:t>
      </w:r>
    </w:p>
    <w:p w14:paraId="5686FF5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工作地点：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平顶山市新城区建设路闫庄村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  </w:t>
      </w:r>
    </w:p>
    <w:p w14:paraId="5379828E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3ZGI5NzQzYjNkNzk0YjBlYjYyNzU5MTIyOGM4MDEifQ=="/>
  </w:docVars>
  <w:rsids>
    <w:rsidRoot w:val="4F421746"/>
    <w:rsid w:val="1495296C"/>
    <w:rsid w:val="16120494"/>
    <w:rsid w:val="19F73A90"/>
    <w:rsid w:val="21681610"/>
    <w:rsid w:val="26E848A3"/>
    <w:rsid w:val="320F470F"/>
    <w:rsid w:val="3F9F7F4A"/>
    <w:rsid w:val="434D53A5"/>
    <w:rsid w:val="4F421746"/>
    <w:rsid w:val="537C75C9"/>
    <w:rsid w:val="58DB6CD4"/>
    <w:rsid w:val="5E7B6072"/>
    <w:rsid w:val="67137642"/>
    <w:rsid w:val="694C29AA"/>
    <w:rsid w:val="6D066BB0"/>
    <w:rsid w:val="6D535020"/>
    <w:rsid w:val="748E5B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176</Words>
  <Characters>188</Characters>
  <Lines>0</Lines>
  <Paragraphs>0</Paragraphs>
  <TotalTime>2</TotalTime>
  <ScaleCrop>false</ScaleCrop>
  <LinksUpToDate>false</LinksUpToDate>
  <CharactersWithSpaces>389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2026-01-23T06:17:01Z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F9D79C70F55244FF8A24F84939F58961_13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